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Okulun Adı       : </w:t>
      </w: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04.05.2017</w:t>
      </w: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EĞİTİM AKIŞI</w:t>
      </w: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Güne Başlama Zamanı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Oyun Zamanı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Kahvaltı - Temizlik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Etkinlik Zamanı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KUKLA GÜNÜMÜZ</w:t>
      </w:r>
      <w:r w:rsidRPr="006B0567">
        <w:rPr>
          <w:rFonts w:ascii="Comic Sans MS" w:hAnsi="Comic Sans MS"/>
          <w:sz w:val="20"/>
          <w:szCs w:val="20"/>
        </w:rPr>
        <w:t xml:space="preserve"> ” i</w:t>
      </w:r>
      <w:r>
        <w:rPr>
          <w:rFonts w:ascii="Comic Sans MS" w:hAnsi="Comic Sans MS"/>
          <w:sz w:val="20"/>
          <w:szCs w:val="20"/>
        </w:rPr>
        <w:t xml:space="preserve">simli  Türkçe Dil-Müzik </w:t>
      </w:r>
      <w:r w:rsidRPr="006B0567">
        <w:rPr>
          <w:rFonts w:ascii="Comic Sans MS" w:hAnsi="Comic Sans MS"/>
          <w:sz w:val="20"/>
          <w:szCs w:val="20"/>
        </w:rPr>
        <w:t>etkinliği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554429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554429">
        <w:rPr>
          <w:rFonts w:ascii="Comic Sans MS" w:hAnsi="Comic Sans MS"/>
          <w:b/>
          <w:sz w:val="20"/>
          <w:szCs w:val="20"/>
        </w:rPr>
        <w:t>Günü Değerlendirme Zamanı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Eve gidiş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Genel Değerlendirme</w:t>
      </w:r>
    </w:p>
    <w:p w:rsidR="002C2B7B" w:rsidRPr="001A5881" w:rsidRDefault="002C2B7B" w:rsidP="006B0567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Default="002C2B7B" w:rsidP="006B056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C2B7B" w:rsidRDefault="002C2B7B" w:rsidP="006B056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C2B7B" w:rsidRPr="004725D1" w:rsidRDefault="002C2B7B" w:rsidP="006B056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t>ETKİNLİK PLANI</w:t>
      </w:r>
    </w:p>
    <w:p w:rsidR="002C2B7B" w:rsidRPr="004725D1" w:rsidRDefault="002C2B7B" w:rsidP="006B056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t>KUKLA GÜNÜMÜZ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Etkinlik Türü:  Türkçe Dil</w:t>
      </w:r>
      <w:r>
        <w:rPr>
          <w:rFonts w:ascii="Comic Sans MS" w:hAnsi="Comic Sans MS"/>
          <w:sz w:val="20"/>
          <w:szCs w:val="20"/>
        </w:rPr>
        <w:t>-müzik</w:t>
      </w:r>
      <w:r w:rsidRPr="006B056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(</w:t>
      </w:r>
      <w:r w:rsidRPr="006B0567">
        <w:rPr>
          <w:rFonts w:ascii="Comic Sans MS" w:hAnsi="Comic Sans MS"/>
          <w:sz w:val="20"/>
          <w:szCs w:val="20"/>
        </w:rPr>
        <w:t>Büyük Grup Etkinliği)</w: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6B0567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 </w:t>
      </w:r>
      <w:r w:rsidRPr="006B0567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6B0567">
        <w:rPr>
          <w:rFonts w:ascii="Comic Sans MS" w:hAnsi="Comic Sans MS"/>
          <w:sz w:val="20"/>
          <w:szCs w:val="20"/>
        </w:rPr>
        <w:t xml:space="preserve"> 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2C2B7B" w:rsidRPr="006B0567" w:rsidTr="002F760F">
        <w:trPr>
          <w:trHeight w:val="166"/>
        </w:trPr>
        <w:tc>
          <w:tcPr>
            <w:tcW w:w="7342" w:type="dxa"/>
          </w:tcPr>
          <w:p w:rsidR="002C2B7B" w:rsidRPr="004725D1" w:rsidRDefault="002C2B7B" w:rsidP="004725D1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725D1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2C2B7B" w:rsidRPr="006B0567" w:rsidRDefault="002C2B7B" w:rsidP="006B0567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BAHAR GELMİŞ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/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EL KUKLASI – DRAMATİZE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1- Ayı, 2- </w:t>
            </w:r>
            <w:hyperlink r:id="rId7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ağacı, 3- Arılar, 4- Leylekler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Ayı </w:t>
            </w:r>
            <w:hyperlink r:id="rId8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kış uykusundan uyandı. Gerindi ve inin kapısına koştu.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“Oooo!”dedi, “ </w:t>
            </w:r>
            <w:hyperlink r:id="rId9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gelmiş.”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Gerçekten de </w:t>
            </w:r>
            <w:hyperlink r:id="rId10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gelmişti. </w:t>
            </w:r>
            <w:hyperlink r:id="rId11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Hava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ılıktı. </w:t>
            </w:r>
            <w:hyperlink r:id="rId12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güneş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çok olmasa da ısıtıyordu. Ayı </w:t>
            </w:r>
            <w:hyperlink r:id="rId13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güneşte ısındı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Çiçeklenmiş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kırları, ağaçları seyretti. Kuş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rın cıvıltılarını dinledi, bu sırada gurul gurul sesler duydu.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Hmmm, acıkmışım “ dedi.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14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hyperlink r:id="rId15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ağacına koştu. </w:t>
            </w:r>
            <w:hyperlink r:id="rId16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ağacı ona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Daha </w:t>
            </w:r>
            <w:hyperlink r:id="rId17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hyperlink r:id="rId18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çiçek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açtım. Yaz mevsimini beklemelisin. “ dedi.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Ne yapsın? Bu kez de </w:t>
            </w:r>
            <w:hyperlink r:id="rId19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büyük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ağaca gitti. </w:t>
            </w:r>
            <w:hyperlink r:id="rId20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arılar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bu ağacın gövdesindeki çatlağa bal yaparlardı. Şimdi de balları olabilirdi diye düşündü. Her taraf çiçeklerle doluydu çünkü. </w:t>
            </w:r>
            <w:hyperlink r:id="rId21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arılarda biraz bal istedi.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“Olmaz é dedi arılar. “Bal yapmaya daha </w:t>
            </w:r>
            <w:hyperlink r:id="rId22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başladık. Hele bir yaz mevsimi geçsin sonbaharda gel”. </w:t>
            </w:r>
            <w:hyperlink r:id="rId23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biraz çiçek, biraz </w:t>
            </w:r>
            <w:hyperlink r:id="rId24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yaprak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yedi, ama doymadı. Leyleklerden yardım istedi. Leylekler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Biz buraya </w:t>
            </w:r>
            <w:hyperlink r:id="rId25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geldik. Nerde yiyecek bulabilirsin, bilmiyoruz” dediler.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26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açlıktan kıvrana kıvrana dere kıyısına indi. Taşların üzerinde gezerken birden başı döndü ve dereye düşüverdi. Su çok soğuktu, </w:t>
            </w:r>
            <w:hyperlink r:id="rId27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dışarı fırladı. Ama gömleğinin içine bir şey girmişti. Baktı : Kocaman bir balık……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Yaşasın”! diye bağırdı.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Ayıcığın karnı doyunca, taşların üzerine yattı. Güneşte kurundu.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Baharı şimdi daha çok seviyorum” dedi ve bildiği bir </w:t>
            </w:r>
            <w:hyperlink r:id="rId28" w:history="1">
              <w:r w:rsidRPr="004725D1">
                <w:rPr>
                  <w:rStyle w:val="Hyperlink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ilkbahar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şarkısını mırıldanmaya başladı.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Kuş sesleri , ovalara yayılır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İnsan buna hayran olur bayılır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Bal yapanlar çiçeklere konarlar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Kuzucuklar taze çimen ararlar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Yeşillenmiş ağaçlarda yapraklar</w:t>
            </w:r>
          </w:p>
          <w:p w:rsidR="002C2B7B" w:rsidRPr="006B0567" w:rsidRDefault="002C2B7B" w:rsidP="006B0567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Amber gibi mis gibi kokuyor topraklar</w:t>
            </w:r>
          </w:p>
        </w:tc>
      </w:tr>
    </w:tbl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pt;margin-top:3.05pt;width:304.05pt;height:6in;z-index:251658240;mso-position-horizontal-relative:text;mso-position-vertical-relative:text">
            <v:textbox style="mso-next-textbox:#_x0000_s1026">
              <w:txbxContent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2C2B7B" w:rsidRDefault="002C2B7B" w:rsidP="004725D1">
                  <w:pPr>
                    <w:pStyle w:val="NoSpacing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2C2B7B" w:rsidRDefault="002C2B7B" w:rsidP="004725D1">
                  <w:pPr>
                    <w:pStyle w:val="NoSpacing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östergeleri: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ir.  dinlediklerini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/izlediklerini başkalarına anlatır. Dinlediklerini/izlediklerini resim, müzik, drama, şiir, öykü 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gibi çeşitli yollarla sergiler.</w:t>
                  </w:r>
                </w:p>
                <w:p w:rsidR="002C2B7B" w:rsidRPr="00554429" w:rsidRDefault="002C2B7B" w:rsidP="004725D1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5544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2C2B7B" w:rsidRDefault="002C2B7B" w:rsidP="004725D1">
                  <w:pPr>
                    <w:pStyle w:val="NoSpacing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Günlük yaşam becerileri için gerekli araç ve gereçleri kullanır.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8. Sağlığı ile ilgili önlemler alır. (Göstergeleri: Sağlığını korumak için yapması gerekenleri söyler. Sağlığına dikkat etmediğinde ortaya çıkabilecek sonuçları açıklar. Sağlığını korumak için gerekenleri yapar.)</w:t>
                  </w: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C2B7B" w:rsidRPr="004725D1" w:rsidRDefault="002C2B7B" w:rsidP="004725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C2B7B" w:rsidRDefault="002C2B7B" w:rsidP="00B6242C">
                  <w:pPr>
                    <w:rPr>
                      <w:sz w:val="20"/>
                      <w:szCs w:val="20"/>
                    </w:rPr>
                  </w:pPr>
                </w:p>
                <w:p w:rsidR="002C2B7B" w:rsidRPr="00A60063" w:rsidRDefault="002C2B7B" w:rsidP="00B6242C">
                  <w:pPr>
                    <w:rPr>
                      <w:sz w:val="20"/>
                      <w:szCs w:val="20"/>
                    </w:rPr>
                  </w:pPr>
                </w:p>
                <w:p w:rsidR="002C2B7B" w:rsidRPr="004D6C18" w:rsidRDefault="002C2B7B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2C2B7B" w:rsidRPr="004C2F05" w:rsidRDefault="002C2B7B" w:rsidP="00B6242C"/>
              </w:txbxContent>
            </v:textbox>
          </v:shape>
        </w:pic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2C2B7B" w:rsidRPr="006B0567" w:rsidRDefault="002C2B7B" w:rsidP="006B0567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741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4"/>
      </w:tblGrid>
      <w:tr w:rsidR="002C2B7B" w:rsidRPr="006B0567" w:rsidTr="00554429">
        <w:trPr>
          <w:trHeight w:val="1465"/>
        </w:trPr>
        <w:tc>
          <w:tcPr>
            <w:tcW w:w="7244" w:type="dxa"/>
          </w:tcPr>
          <w:p w:rsidR="002C2B7B" w:rsidRPr="001A5881" w:rsidRDefault="002C2B7B" w:rsidP="005544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Ayı kardeş uyanınca ne yaptı?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Hava nasıldı?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Dışarı çıkınca ne yaptı?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Armut ağacı ona ne dedi?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Arılar ona ne dedi?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Leylekler ona ne dedi?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Daha sonra neler oldu?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8.sayı/ 6</w:t>
            </w:r>
            <w:r w:rsidRPr="006B0567">
              <w:rPr>
                <w:rFonts w:ascii="Comic Sans MS" w:hAnsi="Comic Sans MS"/>
                <w:sz w:val="20"/>
                <w:szCs w:val="20"/>
              </w:rPr>
              <w:t>.sayfa yönergeler doğrultusunda yapılır.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9pt;margin-top:0;width:285.75pt;height:102.05pt;z-index:251659264;mso-position-horizontal-relative:text;mso-position-vertical-relative:text">
            <v:textbox style="mso-next-textbox:#_x0000_s1027">
              <w:txbxContent>
                <w:p w:rsidR="002C2B7B" w:rsidRPr="004725D1" w:rsidRDefault="002C2B7B" w:rsidP="004725D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C2B7B" w:rsidRDefault="002C2B7B" w:rsidP="001A588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Ayı, </w:t>
                  </w:r>
                  <w:hyperlink r:id="rId29" w:history="1">
                    <w:r w:rsidRPr="004725D1">
                      <w:rPr>
                        <w:rStyle w:val="Hyperlink"/>
                        <w:rFonts w:ascii="Comic Sans MS" w:hAnsi="Comic Sans MS"/>
                        <w:color w:val="000000"/>
                        <w:sz w:val="20"/>
                        <w:szCs w:val="20"/>
                        <w:u w:val="none"/>
                      </w:rPr>
                      <w:t xml:space="preserve">armut </w:t>
                    </w:r>
                  </w:hyperlink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ğacı, Arılar,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Leylekler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(kukla)</w:t>
                  </w:r>
                </w:p>
                <w:p w:rsidR="002C2B7B" w:rsidRPr="004725D1" w:rsidRDefault="002C2B7B" w:rsidP="001A588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2C2B7B" w:rsidRPr="001A5881" w:rsidRDefault="002C2B7B" w:rsidP="004725D1">
                  <w:pPr>
                    <w:ind w:left="360"/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A5881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Armut,bal,bahar</w:t>
                  </w:r>
                </w:p>
                <w:p w:rsidR="002C2B7B" w:rsidRPr="004725D1" w:rsidRDefault="002C2B7B" w:rsidP="004725D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2C2B7B" w:rsidRPr="00D83A32" w:rsidRDefault="002C2B7B" w:rsidP="00B624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</w:t>
                  </w:r>
                </w:p>
              </w:txbxContent>
            </v:textbox>
          </v:shape>
        </w:pict>
      </w: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411" w:tblpY="19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4"/>
      </w:tblGrid>
      <w:tr w:rsidR="002C2B7B" w:rsidRPr="006B0567" w:rsidTr="00554429">
        <w:trPr>
          <w:trHeight w:val="696"/>
        </w:trPr>
        <w:tc>
          <w:tcPr>
            <w:tcW w:w="5804" w:type="dxa"/>
          </w:tcPr>
          <w:p w:rsidR="002C2B7B" w:rsidRPr="001A5881" w:rsidRDefault="002C2B7B" w:rsidP="005544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 w:rsidRPr="001A5881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2C2B7B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Çocuğunuzla havalar ısındığında ormanda ve hayvanlarda ne gibi değişiklikler olabileceğini konuşunuz.</w:t>
            </w:r>
          </w:p>
          <w:p w:rsidR="002C2B7B" w:rsidRPr="006B0567" w:rsidRDefault="002C2B7B" w:rsidP="005544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2C2B7B" w:rsidRPr="00D32EC5" w:rsidRDefault="002C2B7B" w:rsidP="00D32EC5">
      <w:pPr>
        <w:rPr>
          <w:vanish/>
        </w:rPr>
      </w:pPr>
    </w:p>
    <w:tbl>
      <w:tblPr>
        <w:tblpPr w:leftFromText="141" w:rightFromText="141" w:vertAnchor="text" w:horzAnchor="margin" w:tblpXSpec="right" w:tblpY="18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6"/>
      </w:tblGrid>
      <w:tr w:rsidR="002C2B7B" w:rsidRPr="006B0567" w:rsidTr="00554429">
        <w:trPr>
          <w:trHeight w:val="437"/>
        </w:trPr>
        <w:tc>
          <w:tcPr>
            <w:tcW w:w="7226" w:type="dxa"/>
          </w:tcPr>
          <w:p w:rsidR="002C2B7B" w:rsidRPr="001A5881" w:rsidRDefault="002C2B7B" w:rsidP="001A5881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2C2B7B" w:rsidRPr="006B0567" w:rsidRDefault="002C2B7B" w:rsidP="001A5881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Sınıfta herhangi bir engeli olan çocuk varsa, etkinlikler </w:t>
            </w: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sz w:val="20"/>
                <w:szCs w:val="20"/>
              </w:rPr>
              <w:t>nlayabilecekleri şekilde kolaylık sağlanarak ona uygun sunulmalıdır.</w:t>
            </w:r>
          </w:p>
          <w:p w:rsidR="002C2B7B" w:rsidRPr="006B0567" w:rsidRDefault="002C2B7B" w:rsidP="001A588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C2B7B" w:rsidRPr="006B0567" w:rsidRDefault="002C2B7B" w:rsidP="006B0567">
      <w:pPr>
        <w:pStyle w:val="NoSpacing"/>
        <w:rPr>
          <w:rFonts w:ascii="Comic Sans MS" w:hAnsi="Comic Sans MS"/>
          <w:sz w:val="20"/>
          <w:szCs w:val="20"/>
        </w:rPr>
      </w:pPr>
    </w:p>
    <w:sectPr w:rsidR="002C2B7B" w:rsidRPr="006B0567" w:rsidSect="00F3108D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7B" w:rsidRDefault="002C2B7B">
      <w:r>
        <w:separator/>
      </w:r>
    </w:p>
  </w:endnote>
  <w:endnote w:type="continuationSeparator" w:id="0">
    <w:p w:rsidR="002C2B7B" w:rsidRDefault="002C2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Default="002C2B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Default="002C2B7B" w:rsidP="00F3108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C2B7B" w:rsidRDefault="002C2B7B" w:rsidP="00F3108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Default="002C2B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7B" w:rsidRDefault="002C2B7B">
      <w:r>
        <w:separator/>
      </w:r>
    </w:p>
  </w:footnote>
  <w:footnote w:type="continuationSeparator" w:id="0">
    <w:p w:rsidR="002C2B7B" w:rsidRDefault="002C2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Default="002C2B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Pr="009022B3" w:rsidRDefault="002C2B7B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7B" w:rsidRDefault="002C2B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2D47"/>
    <w:multiLevelType w:val="hybridMultilevel"/>
    <w:tmpl w:val="3E968E24"/>
    <w:lvl w:ilvl="0" w:tplc="7174E2E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2C"/>
    <w:rsid w:val="0000369B"/>
    <w:rsid w:val="00052F0A"/>
    <w:rsid w:val="0006347B"/>
    <w:rsid w:val="0007511D"/>
    <w:rsid w:val="000A38C4"/>
    <w:rsid w:val="000E2834"/>
    <w:rsid w:val="00100C2A"/>
    <w:rsid w:val="001A5881"/>
    <w:rsid w:val="001D0FBF"/>
    <w:rsid w:val="001E6D8E"/>
    <w:rsid w:val="0020546C"/>
    <w:rsid w:val="002335F8"/>
    <w:rsid w:val="00297A9E"/>
    <w:rsid w:val="002C2B7B"/>
    <w:rsid w:val="002E571E"/>
    <w:rsid w:val="002F5D33"/>
    <w:rsid w:val="002F760F"/>
    <w:rsid w:val="00312ABE"/>
    <w:rsid w:val="00324C6D"/>
    <w:rsid w:val="00345437"/>
    <w:rsid w:val="003755B0"/>
    <w:rsid w:val="0038293C"/>
    <w:rsid w:val="0039304F"/>
    <w:rsid w:val="00397904"/>
    <w:rsid w:val="00397CFB"/>
    <w:rsid w:val="003A7C74"/>
    <w:rsid w:val="003D3093"/>
    <w:rsid w:val="003D35B0"/>
    <w:rsid w:val="003E4276"/>
    <w:rsid w:val="003F4BEE"/>
    <w:rsid w:val="003F6F43"/>
    <w:rsid w:val="0041082F"/>
    <w:rsid w:val="004206AE"/>
    <w:rsid w:val="00434BD5"/>
    <w:rsid w:val="00445402"/>
    <w:rsid w:val="00454C19"/>
    <w:rsid w:val="004725D1"/>
    <w:rsid w:val="00473F09"/>
    <w:rsid w:val="004A44AB"/>
    <w:rsid w:val="004B242D"/>
    <w:rsid w:val="004B7F24"/>
    <w:rsid w:val="004C2F05"/>
    <w:rsid w:val="004D6C18"/>
    <w:rsid w:val="004F3057"/>
    <w:rsid w:val="005278D0"/>
    <w:rsid w:val="00554429"/>
    <w:rsid w:val="00563477"/>
    <w:rsid w:val="005C4C46"/>
    <w:rsid w:val="005D074D"/>
    <w:rsid w:val="005F76F9"/>
    <w:rsid w:val="00643527"/>
    <w:rsid w:val="006944F4"/>
    <w:rsid w:val="006B0567"/>
    <w:rsid w:val="006B2C11"/>
    <w:rsid w:val="006C4EA9"/>
    <w:rsid w:val="006F22B5"/>
    <w:rsid w:val="00725B35"/>
    <w:rsid w:val="00747186"/>
    <w:rsid w:val="0077267C"/>
    <w:rsid w:val="0078188A"/>
    <w:rsid w:val="00797CF6"/>
    <w:rsid w:val="007E122A"/>
    <w:rsid w:val="00813A94"/>
    <w:rsid w:val="00835B6C"/>
    <w:rsid w:val="00850C23"/>
    <w:rsid w:val="00874823"/>
    <w:rsid w:val="00895072"/>
    <w:rsid w:val="009022B3"/>
    <w:rsid w:val="0093032A"/>
    <w:rsid w:val="009303DC"/>
    <w:rsid w:val="00934627"/>
    <w:rsid w:val="0095255D"/>
    <w:rsid w:val="009543A4"/>
    <w:rsid w:val="0095758F"/>
    <w:rsid w:val="009C7547"/>
    <w:rsid w:val="009F18B1"/>
    <w:rsid w:val="009F6A24"/>
    <w:rsid w:val="00A576B4"/>
    <w:rsid w:val="00A60063"/>
    <w:rsid w:val="00A77C3B"/>
    <w:rsid w:val="00AA5B4F"/>
    <w:rsid w:val="00AB6FED"/>
    <w:rsid w:val="00AD45D2"/>
    <w:rsid w:val="00AD7269"/>
    <w:rsid w:val="00B02232"/>
    <w:rsid w:val="00B05BCF"/>
    <w:rsid w:val="00B07B5F"/>
    <w:rsid w:val="00B10AE3"/>
    <w:rsid w:val="00B158BF"/>
    <w:rsid w:val="00B6242C"/>
    <w:rsid w:val="00B75CC3"/>
    <w:rsid w:val="00B94BDE"/>
    <w:rsid w:val="00BA4AEE"/>
    <w:rsid w:val="00BB647D"/>
    <w:rsid w:val="00BB7E72"/>
    <w:rsid w:val="00BC2420"/>
    <w:rsid w:val="00BD3406"/>
    <w:rsid w:val="00BE42CE"/>
    <w:rsid w:val="00BF4DCE"/>
    <w:rsid w:val="00C041ED"/>
    <w:rsid w:val="00C12A52"/>
    <w:rsid w:val="00C233D0"/>
    <w:rsid w:val="00C23D86"/>
    <w:rsid w:val="00C92327"/>
    <w:rsid w:val="00CA423D"/>
    <w:rsid w:val="00CE325F"/>
    <w:rsid w:val="00CF2F04"/>
    <w:rsid w:val="00D223F7"/>
    <w:rsid w:val="00D32EC5"/>
    <w:rsid w:val="00D54B4B"/>
    <w:rsid w:val="00D70E99"/>
    <w:rsid w:val="00D83A32"/>
    <w:rsid w:val="00DB208C"/>
    <w:rsid w:val="00DC71CE"/>
    <w:rsid w:val="00DE4C94"/>
    <w:rsid w:val="00DF3CC9"/>
    <w:rsid w:val="00E020CF"/>
    <w:rsid w:val="00EA63EF"/>
    <w:rsid w:val="00EE11F9"/>
    <w:rsid w:val="00F05E03"/>
    <w:rsid w:val="00F3108D"/>
    <w:rsid w:val="00F57AA5"/>
    <w:rsid w:val="00F91825"/>
    <w:rsid w:val="00FB079F"/>
    <w:rsid w:val="00FD7E30"/>
    <w:rsid w:val="00FE4941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242C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B6242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42C"/>
    <w:rPr>
      <w:rFonts w:cs="Times New Roman"/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00369B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yperlink">
    <w:name w:val="Hyperlink"/>
    <w:basedOn w:val="DefaultParagraphFont"/>
    <w:uiPriority w:val="99"/>
    <w:rsid w:val="00C9232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B05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36289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6288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947736293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3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73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73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73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736296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7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uloncesiforum.com/tags/karde%FE.htm" TargetMode="External"/><Relationship Id="rId13" Type="http://schemas.openxmlformats.org/officeDocument/2006/relationships/hyperlink" Target="http://www.okuloncesiforum.com/tags/karde%FE.htm" TargetMode="External"/><Relationship Id="rId18" Type="http://schemas.openxmlformats.org/officeDocument/2006/relationships/hyperlink" Target="http://www.okuloncesiforum.com/tags/%E7i%E7ek.htm" TargetMode="External"/><Relationship Id="rId26" Type="http://schemas.openxmlformats.org/officeDocument/2006/relationships/hyperlink" Target="http://www.okuloncesiforum.com/tags/ay%FDc%FDk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kuloncesiforum.com/tags/ay%FDc%FDk.htm" TargetMode="External"/><Relationship Id="rId34" Type="http://schemas.openxmlformats.org/officeDocument/2006/relationships/header" Target="header3.xml"/><Relationship Id="rId7" Type="http://schemas.openxmlformats.org/officeDocument/2006/relationships/hyperlink" Target="http://www.okuloncesiforum.com/tags/armut.htm" TargetMode="External"/><Relationship Id="rId12" Type="http://schemas.openxmlformats.org/officeDocument/2006/relationships/hyperlink" Target="http://www.okuloncesiforum.com/tags/g%FCne%FE.htm" TargetMode="External"/><Relationship Id="rId17" Type="http://schemas.openxmlformats.org/officeDocument/2006/relationships/hyperlink" Target="http://www.okuloncesiforum.com/tags/yeni.htm" TargetMode="External"/><Relationship Id="rId25" Type="http://schemas.openxmlformats.org/officeDocument/2006/relationships/hyperlink" Target="http://www.okuloncesiforum.com/tags/yeni.htm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okuloncesiforum.com/tags/armut.htm" TargetMode="External"/><Relationship Id="rId20" Type="http://schemas.openxmlformats.org/officeDocument/2006/relationships/hyperlink" Target="http://www.okuloncesiforum.com/tags/ar%FDlar.htm" TargetMode="External"/><Relationship Id="rId29" Type="http://schemas.openxmlformats.org/officeDocument/2006/relationships/hyperlink" Target="http://www.okuloncesiforum.com/tags/armut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kuloncesiforum.com/tags/hava.htm" TargetMode="External"/><Relationship Id="rId24" Type="http://schemas.openxmlformats.org/officeDocument/2006/relationships/hyperlink" Target="http://www.okuloncesiforum.com/tags/yaprak.htm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okuloncesiforum.com/tags/armut.htm" TargetMode="External"/><Relationship Id="rId23" Type="http://schemas.openxmlformats.org/officeDocument/2006/relationships/hyperlink" Target="http://www.okuloncesiforum.com/tags/ay%FDc%FDk.htm" TargetMode="External"/><Relationship Id="rId28" Type="http://schemas.openxmlformats.org/officeDocument/2006/relationships/hyperlink" Target="http://www.okuloncesiforum.com/tags/ilkbahar.ht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okuloncesiforum.com/tags/bahar.htm" TargetMode="External"/><Relationship Id="rId19" Type="http://schemas.openxmlformats.org/officeDocument/2006/relationships/hyperlink" Target="http://www.okuloncesiforum.com/tags/b%FCy%FCk.htm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okuloncesiforum.com/tags/bahar.htm" TargetMode="External"/><Relationship Id="rId14" Type="http://schemas.openxmlformats.org/officeDocument/2006/relationships/hyperlink" Target="http://www.okuloncesiforum.com/tags/hemen.htm" TargetMode="External"/><Relationship Id="rId22" Type="http://schemas.openxmlformats.org/officeDocument/2006/relationships/hyperlink" Target="http://www.okuloncesiforum.com/tags/yeni.htm" TargetMode="External"/><Relationship Id="rId27" Type="http://schemas.openxmlformats.org/officeDocument/2006/relationships/hyperlink" Target="http://www.okuloncesiforum.com/tags/hemen.htm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3</Pages>
  <Words>666</Words>
  <Characters>3800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harun</cp:lastModifiedBy>
  <cp:revision>42</cp:revision>
  <dcterms:created xsi:type="dcterms:W3CDTF">2013-06-11T11:57:00Z</dcterms:created>
  <dcterms:modified xsi:type="dcterms:W3CDTF">2016-08-29T22:07:00Z</dcterms:modified>
</cp:coreProperties>
</file>